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62263" w14:textId="77777777" w:rsidR="00A60B66" w:rsidRDefault="00A60B66" w:rsidP="00A60B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MARYDEN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fl.1466)</w:t>
      </w:r>
    </w:p>
    <w:p w14:paraId="5EB1FAAB" w14:textId="77777777" w:rsidR="00A60B66" w:rsidRDefault="00A60B66" w:rsidP="00A60B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 Warden of the Gild of </w:t>
      </w:r>
      <w:proofErr w:type="spellStart"/>
      <w:proofErr w:type="gramStart"/>
      <w:r>
        <w:rPr>
          <w:rFonts w:cs="Times New Roman"/>
          <w:szCs w:val="24"/>
        </w:rPr>
        <w:t>St.Mary</w:t>
      </w:r>
      <w:proofErr w:type="spellEnd"/>
      <w:proofErr w:type="gramEnd"/>
      <w:r>
        <w:rPr>
          <w:rFonts w:cs="Times New Roman"/>
          <w:szCs w:val="24"/>
        </w:rPr>
        <w:t>, Westminster.</w:t>
      </w:r>
    </w:p>
    <w:p w14:paraId="6CEA4FA1" w14:textId="77777777" w:rsidR="00A60B66" w:rsidRDefault="00A60B66" w:rsidP="00A60B66">
      <w:pPr>
        <w:pStyle w:val="NoSpacing"/>
        <w:rPr>
          <w:rFonts w:cs="Times New Roman"/>
          <w:szCs w:val="24"/>
        </w:rPr>
      </w:pPr>
    </w:p>
    <w:p w14:paraId="73FDC7B3" w14:textId="77777777" w:rsidR="00A60B66" w:rsidRDefault="00A60B66" w:rsidP="00A60B66">
      <w:pPr>
        <w:pStyle w:val="NoSpacing"/>
        <w:rPr>
          <w:rFonts w:cs="Times New Roman"/>
          <w:szCs w:val="24"/>
        </w:rPr>
      </w:pPr>
    </w:p>
    <w:p w14:paraId="69E313BD" w14:textId="77777777" w:rsidR="00A60B66" w:rsidRDefault="00A60B66" w:rsidP="00A60B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Sep.1466</w:t>
      </w:r>
      <w:r>
        <w:rPr>
          <w:rFonts w:cs="Times New Roman"/>
          <w:szCs w:val="24"/>
        </w:rPr>
        <w:tab/>
        <w:t>Nicholas Norton of Westminster(q.v.) gifted a tenement in King Street,</w:t>
      </w:r>
    </w:p>
    <w:p w14:paraId="47792149" w14:textId="77777777" w:rsidR="00A60B66" w:rsidRDefault="00A60B66" w:rsidP="00A60B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Westminster to him, John Witney, the other Warden(q.v.), and the </w:t>
      </w:r>
    </w:p>
    <w:p w14:paraId="0CFECF61" w14:textId="77777777" w:rsidR="00A60B66" w:rsidRDefault="00A60B66" w:rsidP="00A60B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brothers and sisters of the Gild.     (C.C.R. 1461-68 p.365)</w:t>
      </w:r>
    </w:p>
    <w:p w14:paraId="26667842" w14:textId="77777777" w:rsidR="00A60B66" w:rsidRDefault="00A60B66" w:rsidP="00A60B66">
      <w:pPr>
        <w:pStyle w:val="NoSpacing"/>
        <w:rPr>
          <w:rFonts w:cs="Times New Roman"/>
          <w:szCs w:val="24"/>
        </w:rPr>
      </w:pPr>
    </w:p>
    <w:p w14:paraId="44204269" w14:textId="77777777" w:rsidR="00A60B66" w:rsidRDefault="00A60B66" w:rsidP="00A60B66">
      <w:pPr>
        <w:pStyle w:val="NoSpacing"/>
        <w:rPr>
          <w:rFonts w:cs="Times New Roman"/>
          <w:szCs w:val="24"/>
        </w:rPr>
      </w:pPr>
    </w:p>
    <w:p w14:paraId="24A08618" w14:textId="77777777" w:rsidR="00A60B66" w:rsidRDefault="00A60B66" w:rsidP="00A60B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August 2023</w:t>
      </w:r>
    </w:p>
    <w:p w14:paraId="5C5148A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7F222" w14:textId="77777777" w:rsidR="00A60B66" w:rsidRDefault="00A60B66" w:rsidP="009139A6">
      <w:r>
        <w:separator/>
      </w:r>
    </w:p>
  </w:endnote>
  <w:endnote w:type="continuationSeparator" w:id="0">
    <w:p w14:paraId="6110856F" w14:textId="77777777" w:rsidR="00A60B66" w:rsidRDefault="00A60B6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388C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9D2E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A790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E5A49" w14:textId="77777777" w:rsidR="00A60B66" w:rsidRDefault="00A60B66" w:rsidP="009139A6">
      <w:r>
        <w:separator/>
      </w:r>
    </w:p>
  </w:footnote>
  <w:footnote w:type="continuationSeparator" w:id="0">
    <w:p w14:paraId="2E16E00E" w14:textId="77777777" w:rsidR="00A60B66" w:rsidRDefault="00A60B6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1A9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232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5CE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B66"/>
    <w:rsid w:val="000666E0"/>
    <w:rsid w:val="002510B7"/>
    <w:rsid w:val="005C130B"/>
    <w:rsid w:val="00826F5C"/>
    <w:rsid w:val="009139A6"/>
    <w:rsid w:val="009448BB"/>
    <w:rsid w:val="00947624"/>
    <w:rsid w:val="00A3176C"/>
    <w:rsid w:val="00A60B66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6204B4"/>
  <w15:chartTrackingRefBased/>
  <w15:docId w15:val="{114F075D-3566-421F-9697-1E8907508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2023-08-04T18:17:00Z</dcterms:created>
  <dcterms:modified xsi:type="dcterms:W3CDTF">2023-08-04T18:18:00Z</dcterms:modified>
</cp:coreProperties>
</file>